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EF4B63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6797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EF4B63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7E44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5E7E4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5E7E4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5E7E4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086869" w:rsidRPr="006C7B37" w:rsidRDefault="005E7E44" w:rsidP="005E7E44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5E7E44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5E7E44" w:rsidRPr="005E7E44" w:rsidRDefault="005E7E44" w:rsidP="005E7E4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</w:tr>
      <w:tr w:rsidR="002F054A" w:rsidRPr="003B7C5A" w:rsidTr="00EF4B63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F42DC5" w:rsidRDefault="002F054A" w:rsidP="00F42DC5">
            <w:pPr>
              <w:tabs>
                <w:tab w:val="left" w:pos="1767"/>
              </w:tabs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5E7E4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42DC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42DC5" w:rsidRPr="000E29C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นางนงนภัส  หมวดเดช</w:t>
            </w:r>
          </w:p>
          <w:p w:rsidR="00F42DC5" w:rsidRDefault="00F42DC5" w:rsidP="00F42DC5">
            <w:pPr>
              <w:tabs>
                <w:tab w:val="left" w:pos="1767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F42DC5" w:rsidRDefault="00F42DC5" w:rsidP="00F42DC5">
            <w:pPr>
              <w:tabs>
                <w:tab w:val="left" w:pos="1767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นางอภิชยา  กิจเจา</w:t>
            </w:r>
          </w:p>
          <w:p w:rsidR="00453A01" w:rsidRPr="00290932" w:rsidRDefault="00F42DC5" w:rsidP="00290932">
            <w:pPr>
              <w:tabs>
                <w:tab w:val="left" w:pos="1767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นางสาวนัดดา  เจ๊ะยอเด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F42DC5" w:rsidRDefault="002F054A" w:rsidP="00F42DC5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42DC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0 2039 5552</w:t>
            </w:r>
          </w:p>
          <w:p w:rsidR="00F42DC5" w:rsidRDefault="00F42DC5" w:rsidP="00F42DC5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0 2039 5545</w:t>
            </w:r>
          </w:p>
          <w:p w:rsidR="00F42DC5" w:rsidRDefault="00F42DC5" w:rsidP="00F42DC5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0 2035 5538</w:t>
            </w:r>
          </w:p>
          <w:p w:rsidR="00453A01" w:rsidRPr="00290932" w:rsidRDefault="00F42DC5" w:rsidP="00290932">
            <w:pPr>
              <w:rPr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0 2039 5541</w:t>
            </w:r>
          </w:p>
        </w:tc>
      </w:tr>
      <w:tr w:rsidR="002F054A" w:rsidRPr="003B7C5A" w:rsidTr="00EF4B63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F42DC5" w:rsidRDefault="002F054A" w:rsidP="00F42DC5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F42DC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นางวัลลี  เกิดธูป</w:t>
            </w:r>
          </w:p>
          <w:p w:rsidR="006C7B37" w:rsidRPr="005E7E44" w:rsidRDefault="00F42DC5" w:rsidP="005E7E44">
            <w:pPr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นางสาวกรุณา  ต่อเติม</w:t>
            </w:r>
          </w:p>
        </w:tc>
        <w:tc>
          <w:tcPr>
            <w:tcW w:w="3686" w:type="dxa"/>
            <w:tcBorders>
              <w:left w:val="nil"/>
            </w:tcBorders>
          </w:tcPr>
          <w:p w:rsidR="00F42DC5" w:rsidRDefault="00D849B7" w:rsidP="00F42DC5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42DC5">
              <w:rPr>
                <w:rFonts w:ascii="TH SarabunPSK" w:hAnsi="TH SarabunPSK" w:cs="TH SarabunPSK" w:hint="cs"/>
                <w:sz w:val="30"/>
                <w:szCs w:val="30"/>
                <w:cs/>
              </w:rPr>
              <w:t>0 2039 5535</w:t>
            </w:r>
          </w:p>
          <w:p w:rsidR="006C7B37" w:rsidRPr="00290932" w:rsidRDefault="00F42DC5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0 2039 5536</w:t>
            </w:r>
          </w:p>
        </w:tc>
      </w:tr>
      <w:tr w:rsidR="002F054A" w:rsidRPr="003B7C5A" w:rsidTr="00EF4B63">
        <w:trPr>
          <w:gridAfter w:val="1"/>
          <w:wAfter w:w="6" w:type="dxa"/>
          <w:trHeight w:val="1739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5E7E44" w:rsidRDefault="005E7E44" w:rsidP="005E7E44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EF4B63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E7E44" w:rsidRPr="003B7C5A" w:rsidTr="00AA5FC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5E7E44" w:rsidRPr="003B7C5A" w:rsidTr="00AA5FC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5E7E44" w:rsidRPr="003B7C5A" w:rsidTr="00AA5FC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5E7E44" w:rsidRPr="003B7C5A" w:rsidTr="00AA5FC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5E7E44" w:rsidRPr="003B7C5A" w:rsidTr="00AA5FC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EF4B63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8"/>
              <w:gridCol w:w="992"/>
              <w:gridCol w:w="1264"/>
              <w:gridCol w:w="1486"/>
              <w:gridCol w:w="1433"/>
            </w:tblGrid>
            <w:tr w:rsidR="002F054A" w:rsidRPr="003B7C5A" w:rsidTr="00993A17">
              <w:trPr>
                <w:trHeight w:val="902"/>
                <w:jc w:val="center"/>
              </w:trPr>
              <w:tc>
                <w:tcPr>
                  <w:tcW w:w="407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6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F4B63" w:rsidRPr="003B7C5A" w:rsidTr="00993A17">
              <w:trPr>
                <w:trHeight w:val="856"/>
                <w:jc w:val="center"/>
              </w:trPr>
              <w:tc>
                <w:tcPr>
                  <w:tcW w:w="4078" w:type="dxa"/>
                </w:tcPr>
                <w:p w:rsidR="00EF4B63" w:rsidRPr="00B26A52" w:rsidRDefault="00EF4B63" w:rsidP="00EF4B63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2</w:t>
                  </w:r>
                </w:p>
              </w:tc>
              <w:tc>
                <w:tcPr>
                  <w:tcW w:w="992" w:type="dxa"/>
                </w:tcPr>
                <w:p w:rsidR="00EF4B63" w:rsidRPr="00AC4F8B" w:rsidRDefault="00EF4B63" w:rsidP="00EF4B63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2903" w:rsidRDefault="009A2903" w:rsidP="00EF4B6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EF4B63" w:rsidRDefault="009A2903" w:rsidP="00EF4B6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86.99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B63" w:rsidRDefault="009A2903" w:rsidP="00EF4B6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2.39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B63" w:rsidRDefault="009A2903" w:rsidP="00EF4B6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0.1195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F4B63" w:rsidRPr="003B7C5A" w:rsidTr="00EF4B63">
        <w:trPr>
          <w:trHeight w:val="842"/>
        </w:trPr>
        <w:tc>
          <w:tcPr>
            <w:tcW w:w="9668" w:type="dxa"/>
            <w:gridSpan w:val="4"/>
          </w:tcPr>
          <w:p w:rsidR="00EF4B63" w:rsidRDefault="00EF4B63" w:rsidP="003315A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F4B63" w:rsidRPr="00487609" w:rsidRDefault="00EF4B63" w:rsidP="006B3E0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ำนักประสานและส่งเสริมกิจการอุดมศึกษา ได้รับการจัดสรรเงินงบประมาณ </w:t>
            </w:r>
            <w:r w:rsidR="006B3E0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เป็น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จำนวน</w:t>
            </w:r>
            <w:r w:rsidR="006B3E0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เงินเท่ากับ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250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650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000 บาท แผนการเบิกจ่ายสะสม</w:t>
            </w:r>
            <w:r w:rsidR="00B17BC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ไตรมาสที่ 2 (1 มกราคม</w:t>
            </w:r>
            <w:r w:rsidR="006B3E0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2562 </w:t>
            </w:r>
            <w:r w:rsidR="006B3E0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–</w:t>
            </w:r>
            <w:r w:rsidR="00B17BC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30 มีนาคม</w:t>
            </w:r>
            <w:r w:rsidR="006B3E0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2562) เป็นจำนวนเงินเท่ากับ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181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319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5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29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บาท ผลการเบิกจ่ายสะสม</w:t>
            </w:r>
            <w:r w:rsidR="006B3E0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เป็นจำนวนเงินเท่ากับ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163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7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04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047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20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บาท ร้อยละของผลการเบิกจ่ายต่องบประมาณหลังโอนฯ</w:t>
            </w:r>
            <w:r w:rsidR="006B3E0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เท่ากับร้อยละ</w:t>
            </w:r>
            <w:r w:rsidR="003C53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86.</w:t>
            </w:r>
            <w:r w:rsidR="003C538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99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สูงกว่าเป้าหมายของคณะรัฐมนตรี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</w:tc>
      </w:tr>
      <w:tr w:rsidR="00EF4B63" w:rsidRPr="003B7C5A" w:rsidTr="00EF4B63">
        <w:trPr>
          <w:trHeight w:val="841"/>
        </w:trPr>
        <w:tc>
          <w:tcPr>
            <w:tcW w:w="9668" w:type="dxa"/>
            <w:gridSpan w:val="4"/>
          </w:tcPr>
          <w:p w:rsidR="00EF4B63" w:rsidRDefault="00EF4B63" w:rsidP="003315A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F4B63" w:rsidRPr="005E5EC1" w:rsidRDefault="00EF4B63" w:rsidP="005E5EC1">
            <w:pPr>
              <w:pStyle w:val="ListParagraph"/>
              <w:numPr>
                <w:ilvl w:val="0"/>
                <w:numId w:val="9"/>
              </w:num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F4B63" w:rsidRPr="003B7C5A" w:rsidTr="00EF4B63">
        <w:trPr>
          <w:trHeight w:val="838"/>
        </w:trPr>
        <w:tc>
          <w:tcPr>
            <w:tcW w:w="9668" w:type="dxa"/>
            <w:gridSpan w:val="4"/>
          </w:tcPr>
          <w:p w:rsidR="00EF4B63" w:rsidRDefault="00EF4B63" w:rsidP="003315A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EF4B63" w:rsidRPr="005E5EC1" w:rsidRDefault="005E5EC1" w:rsidP="005E5EC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F4B63" w:rsidRPr="003B7C5A" w:rsidTr="00EF4B63">
        <w:trPr>
          <w:trHeight w:val="851"/>
        </w:trPr>
        <w:tc>
          <w:tcPr>
            <w:tcW w:w="9668" w:type="dxa"/>
            <w:gridSpan w:val="4"/>
          </w:tcPr>
          <w:p w:rsidR="00EF4B63" w:rsidRDefault="00EF4B63" w:rsidP="003315A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F4B63" w:rsidRPr="000D55E0" w:rsidRDefault="00EF4B63" w:rsidP="003315A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ข้อมูลการเบิกจ่ายเงินงบประมาณของสำนักติดตามและประเมินผลอุดมศึกษา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C62522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9E5" w:rsidRDefault="00F459E5">
      <w:r>
        <w:separator/>
      </w:r>
    </w:p>
  </w:endnote>
  <w:endnote w:type="continuationSeparator" w:id="0">
    <w:p w:rsidR="00F459E5" w:rsidRDefault="00F45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9E5" w:rsidRDefault="00F459E5">
      <w:r>
        <w:separator/>
      </w:r>
    </w:p>
  </w:footnote>
  <w:footnote w:type="continuationSeparator" w:id="0">
    <w:p w:rsidR="00F459E5" w:rsidRDefault="00F45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993A17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รายนงานผลการปฏิบัติราชการตามคำรับรองการปฏิบัติราชการ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42DC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993A17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รายนงานผลการปฏิบัติราชการตามคำรับรองการปฏิบัติราชการ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42DC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14E7632"/>
    <w:multiLevelType w:val="hybridMultilevel"/>
    <w:tmpl w:val="02EEE4A4"/>
    <w:lvl w:ilvl="0" w:tplc="E6C81BC6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024F50"/>
    <w:multiLevelType w:val="hybridMultilevel"/>
    <w:tmpl w:val="58982E80"/>
    <w:lvl w:ilvl="0" w:tplc="1D56ED7C">
      <w:numFmt w:val="bullet"/>
      <w:lvlText w:val="-"/>
      <w:lvlJc w:val="left"/>
      <w:pPr>
        <w:ind w:left="16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6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67976"/>
    <w:rsid w:val="002847E9"/>
    <w:rsid w:val="00290932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C538F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2B9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5EC1"/>
    <w:rsid w:val="005E7E44"/>
    <w:rsid w:val="0060158F"/>
    <w:rsid w:val="0061749F"/>
    <w:rsid w:val="00637718"/>
    <w:rsid w:val="00642568"/>
    <w:rsid w:val="00680463"/>
    <w:rsid w:val="00682347"/>
    <w:rsid w:val="00690952"/>
    <w:rsid w:val="006B3E0E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5F5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54471"/>
    <w:rsid w:val="00962371"/>
    <w:rsid w:val="00962B83"/>
    <w:rsid w:val="00991518"/>
    <w:rsid w:val="00993A17"/>
    <w:rsid w:val="00994FC2"/>
    <w:rsid w:val="0099556A"/>
    <w:rsid w:val="009A2903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17BC0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2522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4B63"/>
    <w:rsid w:val="00EF594D"/>
    <w:rsid w:val="00EF751B"/>
    <w:rsid w:val="00F04C1B"/>
    <w:rsid w:val="00F06FE3"/>
    <w:rsid w:val="00F1013C"/>
    <w:rsid w:val="00F2711F"/>
    <w:rsid w:val="00F27EE1"/>
    <w:rsid w:val="00F42DC5"/>
    <w:rsid w:val="00F459E5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2C58FE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0FC25-63A2-4B0E-A32A-A95224703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7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10</cp:revision>
  <cp:lastPrinted>2019-06-11T08:32:00Z</cp:lastPrinted>
  <dcterms:created xsi:type="dcterms:W3CDTF">2019-04-09T07:41:00Z</dcterms:created>
  <dcterms:modified xsi:type="dcterms:W3CDTF">2019-06-11T09:28:00Z</dcterms:modified>
</cp:coreProperties>
</file>